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9E0C2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8648700</wp:posOffset>
                </wp:positionH>
                <wp:positionV relativeFrom="paragraph">
                  <wp:posOffset>-647700</wp:posOffset>
                </wp:positionV>
                <wp:extent cx="561975" cy="447675"/>
                <wp:effectExtent l="38100" t="19050" r="28575" b="47625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4476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F5809C" id="5-Point Star 2" o:spid="_x0000_s1026" style="position:absolute;margin-left:681pt;margin-top:-51pt;width:44.25pt;height:35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61975,447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" path="m1,170996r214656,1l280988,r66330,170997l561974,170996,388313,276677r66334,170997l280988,341991,107328,447674,173662,276677,1,170996xe" fillcolor="yellow" strokecolor="#1f4d78 [1604]" strokeweight="1pt">
                <v:stroke joinstyle="miter"/>
                <v:path arrowok="t" o:connecttype="custom" o:connectlocs="1,170996;214657,170997;280988,0;347318,170997;561974,170996;388313,276677;454647,447674;280988,341991;107328,447674;173662,276677;1,170996" o:connectangles="0,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F9EBEE" wp14:editId="44FB6704">
                <wp:simplePos x="0" y="0"/>
                <wp:positionH relativeFrom="column">
                  <wp:posOffset>7534275</wp:posOffset>
                </wp:positionH>
                <wp:positionV relativeFrom="paragraph">
                  <wp:posOffset>-685799</wp:posOffset>
                </wp:positionV>
                <wp:extent cx="1932940" cy="593090"/>
                <wp:effectExtent l="0" t="0" r="10160" b="16510"/>
                <wp:wrapNone/>
                <wp:docPr id="3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2940" cy="593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E0C2B" w:rsidRDefault="009E0C2B" w:rsidP="009E0C2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1</w:t>
                            </w:r>
                            <w:r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9E0C2B">
                              <w:rPr>
                                <w:rFonts w:ascii="Comic Sans MS" w:hAnsi="Comic Sans MS" w:cstheme="minorBidi"/>
                                <w:noProof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drawing>
                                <wp:inline distT="0" distB="0" distL="0" distR="0">
                                  <wp:extent cx="2194560" cy="673232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4560" cy="6732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omic Sans MS" w:hAnsi="Comic Sans MS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9EBEE" id="Rectangle 2" o:spid="_x0000_s1026" style="position:absolute;margin-left:593.25pt;margin-top:-54pt;width:152.2pt;height:4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" fillcolor="white [3212]" strokecolor="#00b050" strokeweight="1pt">
                <v:textbox>
                  <w:txbxContent>
                    <w:p w:rsidR="009E0C2B" w:rsidRDefault="009E0C2B" w:rsidP="009E0C2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1</w:t>
                      </w:r>
                      <w:r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Pr="009E0C2B">
                        <w:rPr>
                          <w:rFonts w:ascii="Comic Sans MS" w:hAnsi="Comic Sans MS" w:cstheme="minorBidi"/>
                          <w:noProof/>
                          <w:color w:val="000000" w:themeColor="text1"/>
                          <w:kern w:val="24"/>
                          <w:sz w:val="56"/>
                          <w:szCs w:val="56"/>
                        </w:rPr>
                        <w:drawing>
                          <wp:inline distT="0" distB="0" distL="0" distR="0">
                            <wp:extent cx="2194560" cy="673232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4560" cy="6732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Comic Sans MS" w:hAnsi="Comic Sans MS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>
        <w:rPr>
          <w:noProof/>
          <w:lang w:eastAsia="en-GB"/>
        </w:rPr>
        <w:drawing>
          <wp:inline distT="0" distB="0" distL="0" distR="0" wp14:anchorId="1F9E18D0" wp14:editId="702AA9B7">
            <wp:extent cx="9375384" cy="6172200"/>
            <wp:effectExtent l="152400" t="152400" r="359410" b="36195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26035FE-EC16-4003-8918-F07B0B5A56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26035FE-EC16-4003-8918-F07B0B5A56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9383456" cy="617751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sectPr w:rsidR="00A81C71" w:rsidSect="009E0C2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C2B"/>
    <w:rsid w:val="0069105C"/>
    <w:rsid w:val="00925264"/>
    <w:rsid w:val="009E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BD36D"/>
  <w15:chartTrackingRefBased/>
  <w15:docId w15:val="{A836C5D5-0C38-48C1-AA56-437B4ED4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0C2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BC8C84F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2020-04-24T09:22:00Z</dcterms:created>
  <dcterms:modified xsi:type="dcterms:W3CDTF">2020-04-24T09:25:00Z</dcterms:modified>
</cp:coreProperties>
</file>